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B84E7" w14:textId="77777777" w:rsidR="007A60F4" w:rsidRDefault="007A60F4" w:rsidP="007A60F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STIRTON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d.1480)</w:t>
      </w:r>
    </w:p>
    <w:p w14:paraId="65164EFC" w14:textId="77777777" w:rsidR="007A60F4" w:rsidRDefault="007A60F4" w:rsidP="007A60F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Hull.</w:t>
      </w:r>
    </w:p>
    <w:p w14:paraId="23E0F4D0" w14:textId="77777777" w:rsidR="007A60F4" w:rsidRDefault="007A60F4" w:rsidP="007A60F4">
      <w:pPr>
        <w:pStyle w:val="NoSpacing"/>
        <w:rPr>
          <w:rFonts w:cs="Times New Roman"/>
          <w:szCs w:val="24"/>
        </w:rPr>
      </w:pPr>
    </w:p>
    <w:p w14:paraId="081C8C2F" w14:textId="77777777" w:rsidR="007A60F4" w:rsidRDefault="007A60F4" w:rsidP="007A60F4">
      <w:pPr>
        <w:pStyle w:val="NoSpacing"/>
        <w:rPr>
          <w:rFonts w:cs="Times New Roman"/>
          <w:szCs w:val="24"/>
        </w:rPr>
      </w:pPr>
    </w:p>
    <w:p w14:paraId="4A3A9887" w14:textId="77777777" w:rsidR="007A60F4" w:rsidRDefault="007A60F4" w:rsidP="007A60F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Jun.1480</w:t>
      </w:r>
      <w:r>
        <w:rPr>
          <w:rFonts w:cs="Times New Roman"/>
          <w:szCs w:val="24"/>
        </w:rPr>
        <w:tab/>
        <w:t>Administration of his lands and possessions was granted.  (W.Y.R. p.159)</w:t>
      </w:r>
    </w:p>
    <w:p w14:paraId="44FA4863" w14:textId="77777777" w:rsidR="007A60F4" w:rsidRDefault="007A60F4" w:rsidP="007A60F4">
      <w:pPr>
        <w:pStyle w:val="NoSpacing"/>
        <w:rPr>
          <w:rFonts w:cs="Times New Roman"/>
          <w:szCs w:val="24"/>
        </w:rPr>
      </w:pPr>
    </w:p>
    <w:p w14:paraId="50B7D388" w14:textId="77777777" w:rsidR="007A60F4" w:rsidRDefault="007A60F4" w:rsidP="007A60F4">
      <w:pPr>
        <w:pStyle w:val="NoSpacing"/>
        <w:rPr>
          <w:rFonts w:cs="Times New Roman"/>
          <w:szCs w:val="24"/>
        </w:rPr>
      </w:pPr>
    </w:p>
    <w:p w14:paraId="373AF2E1" w14:textId="77777777" w:rsidR="007A60F4" w:rsidRDefault="007A60F4" w:rsidP="007A60F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August 2023</w:t>
      </w:r>
    </w:p>
    <w:p w14:paraId="26BC6D1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6B739" w14:textId="77777777" w:rsidR="007A60F4" w:rsidRDefault="007A60F4" w:rsidP="009139A6">
      <w:r>
        <w:separator/>
      </w:r>
    </w:p>
  </w:endnote>
  <w:endnote w:type="continuationSeparator" w:id="0">
    <w:p w14:paraId="294849C9" w14:textId="77777777" w:rsidR="007A60F4" w:rsidRDefault="007A60F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B98A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22B2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CC10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149CC" w14:textId="77777777" w:rsidR="007A60F4" w:rsidRDefault="007A60F4" w:rsidP="009139A6">
      <w:r>
        <w:separator/>
      </w:r>
    </w:p>
  </w:footnote>
  <w:footnote w:type="continuationSeparator" w:id="0">
    <w:p w14:paraId="588F89E5" w14:textId="77777777" w:rsidR="007A60F4" w:rsidRDefault="007A60F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2602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9AB9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88A2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0F4"/>
    <w:rsid w:val="000666E0"/>
    <w:rsid w:val="002510B7"/>
    <w:rsid w:val="005C130B"/>
    <w:rsid w:val="007A60F4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7B7952"/>
  <w15:chartTrackingRefBased/>
  <w15:docId w15:val="{C136796C-7933-4BE7-A950-071DADBA4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2023-08-11T12:21:00Z</dcterms:created>
  <dcterms:modified xsi:type="dcterms:W3CDTF">2023-08-11T12:22:00Z</dcterms:modified>
</cp:coreProperties>
</file>